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24D" w:rsidRDefault="00BD07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0365D1" w:rsidRPr="000365D1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0365D1">
        <w:rPr>
          <w:rFonts w:eastAsia="SimSun"/>
          <w:b/>
          <w:i/>
          <w:sz w:val="28"/>
          <w:lang w:val="en-US" w:eastAsia="zh-CN"/>
        </w:rPr>
        <w:t>24</w:t>
      </w:r>
      <w:r w:rsidR="00623AF6">
        <w:rPr>
          <w:rFonts w:eastAsia="SimSun"/>
          <w:b/>
          <w:i/>
          <w:sz w:val="28"/>
          <w:lang w:val="en-US" w:eastAsia="zh-CN"/>
        </w:rPr>
        <w:t>45</w:t>
      </w:r>
    </w:p>
    <w:p w:rsidR="007A724D" w:rsidRPr="000365D1" w:rsidRDefault="000365D1" w:rsidP="000365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May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A724D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7A724D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7A724D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24D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724D" w:rsidRDefault="00BD073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23AF6" w:rsidRPr="00623AF6">
              <w:t>PC3 NRCA 2 bands combos</w:t>
            </w:r>
          </w:p>
        </w:tc>
      </w:tr>
      <w:tr w:rsidR="007A724D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724D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7A724D" w:rsidRDefault="00C065BD">
            <w:pPr>
              <w:pStyle w:val="CRCoverPage"/>
              <w:spacing w:after="0"/>
              <w:ind w:left="100"/>
            </w:pPr>
            <w:r w:rsidRPr="00C065B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724D" w:rsidRDefault="006E3F90">
            <w:pPr>
              <w:pStyle w:val="CRCoverPage"/>
              <w:spacing w:after="0"/>
              <w:ind w:left="100"/>
            </w:pPr>
            <w:r w:rsidRPr="006E3F90">
              <w:t>2024-05-24</w:t>
            </w:r>
          </w:p>
        </w:tc>
      </w:tr>
    </w:tbl>
    <w:p w:rsidR="007A724D" w:rsidRDefault="007A724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A724D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7A724D" w:rsidRDefault="00BD073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4F7211" w:rsidRDefault="004F7211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E3F90" w:rsidRDefault="007A724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23AF6" w:rsidRDefault="00623AF6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23AF6" w:rsidRDefault="00623AF6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BD073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Pr="006E3F90" w:rsidRDefault="007A724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7A724D" w:rsidRDefault="00BD073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23AF6" w:rsidRDefault="00623AF6">
            <w:pPr>
              <w:pStyle w:val="CRCoverPage"/>
              <w:spacing w:after="0"/>
              <w:rPr>
                <w:caps/>
              </w:rPr>
            </w:pPr>
            <w:r w:rsidRPr="00623AF6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40A/-</w:t>
            </w:r>
          </w:p>
          <w:p w:rsidR="00623AF6" w:rsidRDefault="00623AF6">
            <w:pPr>
              <w:pStyle w:val="CRCoverPage"/>
              <w:spacing w:after="0"/>
              <w:rPr>
                <w:caps/>
              </w:rPr>
            </w:pPr>
            <w:r w:rsidRPr="00623AF6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1A-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41A/-</w:t>
            </w:r>
          </w:p>
          <w:p w:rsidR="00623AF6" w:rsidRDefault="00623AF6">
            <w:pPr>
              <w:pStyle w:val="CRCoverPage"/>
              <w:spacing w:after="0"/>
              <w:rPr>
                <w:caps/>
              </w:rPr>
            </w:pPr>
            <w:r w:rsidRPr="00623AF6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1A-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41A/CA_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1A-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41A</w:t>
            </w:r>
          </w:p>
          <w:p w:rsidR="00623AF6" w:rsidRDefault="00623AF6">
            <w:pPr>
              <w:pStyle w:val="CRCoverPage"/>
              <w:spacing w:after="0"/>
              <w:rPr>
                <w:caps/>
              </w:rPr>
            </w:pPr>
            <w:r w:rsidRPr="00623AF6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28A/-</w:t>
            </w:r>
          </w:p>
          <w:p w:rsidR="00623AF6" w:rsidRPr="006E3F90" w:rsidRDefault="00623AF6">
            <w:pPr>
              <w:pStyle w:val="CRCoverPage"/>
              <w:spacing w:after="0"/>
              <w:rPr>
                <w:caps/>
              </w:rPr>
            </w:pPr>
            <w:r w:rsidRPr="00623AF6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3A-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28A/CA_</w:t>
            </w:r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3A-</w:t>
            </w:r>
            <w:bookmarkStart w:id="1" w:name="_GoBack"/>
            <w:bookmarkEnd w:id="1"/>
            <w:r>
              <w:rPr>
                <w:lang w:val="en-US"/>
              </w:rPr>
              <w:t>n</w:t>
            </w:r>
            <w:r w:rsidRPr="00623AF6">
              <w:rPr>
                <w:caps/>
              </w:rPr>
              <w:t>28A</w:t>
            </w:r>
            <w:r w:rsidRPr="00623AF6">
              <w:rPr>
                <w:caps/>
              </w:rPr>
              <w:tab/>
            </w:r>
            <w:r w:rsidRPr="00623AF6">
              <w:rPr>
                <w:caps/>
              </w:rPr>
              <w:tab/>
            </w:r>
            <w:r w:rsidRPr="00623AF6">
              <w:rPr>
                <w:caps/>
              </w:rPr>
              <w:tab/>
            </w:r>
            <w:r w:rsidRPr="00623AF6">
              <w:rPr>
                <w:caps/>
              </w:rPr>
              <w:tab/>
            </w:r>
            <w:r w:rsidRPr="00623AF6">
              <w:rPr>
                <w:caps/>
              </w:rPr>
              <w:tab/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A724D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A724D" w:rsidRDefault="00BD073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7A724D" w:rsidRDefault="00BD073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A724D" w:rsidRDefault="00BD073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</w:pPr>
          </w:p>
        </w:tc>
      </w:tr>
      <w:tr w:rsidR="007A724D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4D" w:rsidRDefault="007A72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7A724D" w:rsidRDefault="007A724D">
      <w:pPr>
        <w:pStyle w:val="CRCoverPage"/>
        <w:rPr>
          <w:lang w:val="en-US"/>
        </w:rPr>
      </w:pPr>
    </w:p>
    <w:bookmarkEnd w:id="0"/>
    <w:p w:rsidR="007A724D" w:rsidRDefault="007A724D" w:rsidP="004F7211">
      <w:pPr>
        <w:pStyle w:val="CRCoverPage"/>
        <w:rPr>
          <w:i/>
          <w:iCs/>
          <w:color w:val="FF0000"/>
          <w:lang w:val="en-US"/>
        </w:rPr>
      </w:pPr>
    </w:p>
    <w:sectPr w:rsidR="007A724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18C" w:rsidRDefault="00D4118C">
      <w:pPr>
        <w:spacing w:after="0"/>
      </w:pPr>
      <w:r>
        <w:separator/>
      </w:r>
    </w:p>
  </w:endnote>
  <w:endnote w:type="continuationSeparator" w:id="0">
    <w:p w:rsidR="00D4118C" w:rsidRDefault="00D411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明朝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4D" w:rsidRDefault="00BD073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18C" w:rsidRDefault="00D4118C">
      <w:pPr>
        <w:spacing w:after="0"/>
      </w:pPr>
      <w:r>
        <w:separator/>
      </w:r>
    </w:p>
  </w:footnote>
  <w:footnote w:type="continuationSeparator" w:id="0">
    <w:p w:rsidR="00D4118C" w:rsidRDefault="00D411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24D" w:rsidRDefault="007A724D">
    <w:pPr>
      <w:pStyle w:val="afe"/>
    </w:pPr>
  </w:p>
  <w:p w:rsidR="007A724D" w:rsidRDefault="007A724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5D1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4F7211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3AF6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3F90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24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73E"/>
    <w:rsid w:val="00BD13AE"/>
    <w:rsid w:val="00BD153C"/>
    <w:rsid w:val="00BE1E62"/>
    <w:rsid w:val="00BF2FAD"/>
    <w:rsid w:val="00C00E9B"/>
    <w:rsid w:val="00C05FF9"/>
    <w:rsid w:val="00C062D0"/>
    <w:rsid w:val="00C065BD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118C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EF484D4"/>
  <w15:docId w15:val="{5182665E-09E4-4868-BD12-B8E36165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DF02DA-D6F8-4663-8AF1-7701442D4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136</Words>
  <Characters>780</Characters>
  <Application>Microsoft Office Word</Application>
  <DocSecurity>0</DocSecurity>
  <Lines>6</Lines>
  <Paragraphs>1</Paragraphs>
  <ScaleCrop>false</ScaleCrop>
  <Company>ETSI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12</cp:revision>
  <cp:lastPrinted>2020-02-05T15:54:00Z</cp:lastPrinted>
  <dcterms:created xsi:type="dcterms:W3CDTF">2022-09-02T09:30:00Z</dcterms:created>
  <dcterms:modified xsi:type="dcterms:W3CDTF">2024-05-22T07:39:00Z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